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8D79" w14:textId="054AF8B3" w:rsidR="00850150" w:rsidRDefault="00850150" w:rsidP="008501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91037868"/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1317C">
        <w:rPr>
          <w:b/>
          <w:i/>
          <w:sz w:val="28"/>
        </w:rPr>
        <w:t>SP-250122</w:t>
      </w:r>
    </w:p>
    <w:p w14:paraId="6A724547" w14:textId="77777777" w:rsidR="00850150" w:rsidRDefault="00850150" w:rsidP="0085015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2D730C">
        <w:rPr>
          <w:rFonts w:cs="Arial"/>
          <w:bCs/>
          <w:sz w:val="24"/>
          <w:szCs w:val="24"/>
          <w:shd w:val="clear" w:color="auto" w:fill="FFFFFF"/>
        </w:rPr>
        <w:t>Incheon, KR</w:t>
      </w:r>
      <w:r>
        <w:rPr>
          <w:rFonts w:cs="Arial"/>
          <w:bCs/>
          <w:sz w:val="24"/>
        </w:rPr>
        <w:t>, 12th Mar 2025 - 14th Mar 2025</w:t>
      </w:r>
      <w:r>
        <w:rPr>
          <w:rFonts w:cs="Arial"/>
        </w:rPr>
        <w:tab/>
      </w:r>
    </w:p>
    <w:p w14:paraId="3CD8AB54" w14:textId="77777777" w:rsidR="00850150" w:rsidRDefault="00850150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5F319CFD" w14:textId="3F631A33" w:rsidR="00850150" w:rsidRPr="00850150" w:rsidRDefault="00850150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CHF Segmentation</w:t>
      </w:r>
    </w:p>
    <w:p w14:paraId="0D609032" w14:textId="77777777" w:rsidR="00850150" w:rsidRDefault="00850150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C88926C" w14:textId="77777777" w:rsidR="00850150" w:rsidRDefault="00850150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9734B"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5356D72C" w14:textId="77777777" w:rsidR="00850150" w:rsidRDefault="00850150" w:rsidP="008B5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D1A32C" w14:textId="40C7FD8D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Pr="00372C13">
        <w:rPr>
          <w:b/>
          <w:i/>
          <w:sz w:val="28"/>
        </w:rPr>
        <w:t>S5-25</w:t>
      </w:r>
      <w:r w:rsidR="00922952">
        <w:rPr>
          <w:b/>
          <w:i/>
          <w:sz w:val="28"/>
        </w:rPr>
        <w:t>075</w:t>
      </w:r>
      <w:r w:rsidR="00EE6A64">
        <w:rPr>
          <w:b/>
          <w:i/>
          <w:sz w:val="28"/>
        </w:rPr>
        <w:t>2</w:t>
      </w:r>
    </w:p>
    <w:p w14:paraId="5C6DA261" w14:textId="77777777" w:rsidR="008B52CB" w:rsidRPr="00680C37" w:rsidRDefault="008B52CB" w:rsidP="008B52C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noProof/>
          <w:sz w:val="24"/>
        </w:rPr>
      </w:pPr>
      <w:r>
        <w:rPr>
          <w:noProof/>
          <w:sz w:val="24"/>
        </w:rPr>
        <w:t>Sophia-Antipolis</w:t>
      </w:r>
      <w:r w:rsidRPr="00680C37">
        <w:rPr>
          <w:noProof/>
          <w:sz w:val="24"/>
        </w:rPr>
        <w:t xml:space="preserve">, </w:t>
      </w:r>
      <w:r>
        <w:rPr>
          <w:noProof/>
          <w:sz w:val="24"/>
        </w:rPr>
        <w:t>France</w:t>
      </w:r>
      <w:r w:rsidRPr="00680C37">
        <w:rPr>
          <w:noProof/>
          <w:sz w:val="24"/>
        </w:rPr>
        <w:t>, 1</w:t>
      </w:r>
      <w:r>
        <w:rPr>
          <w:noProof/>
          <w:sz w:val="24"/>
        </w:rPr>
        <w:t>7</w:t>
      </w:r>
      <w:r w:rsidRPr="00680C37">
        <w:rPr>
          <w:noProof/>
          <w:sz w:val="24"/>
        </w:rPr>
        <w:t xml:space="preserve"> - 2</w:t>
      </w:r>
      <w:r>
        <w:rPr>
          <w:noProof/>
          <w:sz w:val="24"/>
        </w:rPr>
        <w:t>1</w:t>
      </w:r>
      <w:r w:rsidRPr="00680C37">
        <w:rPr>
          <w:noProof/>
          <w:sz w:val="24"/>
        </w:rPr>
        <w:t xml:space="preserve"> </w:t>
      </w:r>
      <w:r>
        <w:rPr>
          <w:sz w:val="24"/>
        </w:rPr>
        <w:t>February</w:t>
      </w:r>
      <w:r w:rsidRPr="00680C37">
        <w:rPr>
          <w:sz w:val="24"/>
        </w:rPr>
        <w:t xml:space="preserve"> 202</w:t>
      </w:r>
      <w:r>
        <w:rPr>
          <w:sz w:val="24"/>
        </w:rPr>
        <w:t>5</w:t>
      </w:r>
    </w:p>
    <w:p w14:paraId="74FB4371" w14:textId="739B2149" w:rsidR="008B52CB" w:rsidRDefault="008B52CB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4B2A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66574EF1" w14:textId="3689B1AA" w:rsidR="008B52CB" w:rsidRPr="00850150" w:rsidRDefault="008B52CB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CHF Segmentation</w:t>
      </w: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3E7C6E5C" w14:textId="77777777" w:rsidR="008B52CB" w:rsidRDefault="008B52CB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A28E19" w14:textId="77777777" w:rsidR="008B52CB" w:rsidRPr="00850150" w:rsidRDefault="008B52CB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bookmarkEnd w:id="0"/>
    <w:p w14:paraId="16F51AEF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C8513F" w14:textId="6BD2F961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8416E1">
        <w:rPr>
          <w:b/>
          <w:i/>
          <w:noProof/>
          <w:sz w:val="28"/>
        </w:rPr>
        <w:t>1001</w:t>
      </w:r>
    </w:p>
    <w:p w14:paraId="52AAD885" w14:textId="698ECC90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8416E1">
        <w:rPr>
          <w:rFonts w:eastAsia="Batang" w:cs="Arial"/>
          <w:noProof/>
          <w:lang w:eastAsia="zh-CN"/>
        </w:rPr>
        <w:t>SP-240701</w:t>
      </w:r>
      <w:r w:rsidRPr="007861B8">
        <w:rPr>
          <w:rFonts w:eastAsia="Batang" w:cs="Arial"/>
          <w:noProof/>
          <w:lang w:eastAsia="zh-CN"/>
        </w:rPr>
        <w:t>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D10545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r w:rsidR="00922694" w:rsidRPr="00922694">
        <w:t>CHFSeg</w:t>
      </w:r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lastRenderedPageBreak/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>Group 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Nchf</w:t>
      </w:r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4DE738C1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E40A81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E40A81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5F74906A" w14:textId="3B4F85C0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r w:rsidR="00E40A81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="00E40A81" w:rsidRPr="00922694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</w:t>
            </w:r>
            <w:r w:rsidR="00E40A81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74CADD1B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274B2A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5A8C97DC" w14:textId="2591442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r w:rsidR="00274B2A">
              <w:rPr>
                <w:rFonts w:cs="Arial"/>
                <w:szCs w:val="18"/>
              </w:rPr>
              <w:t>Sep</w:t>
            </w:r>
            <w:r w:rsidR="00274B2A" w:rsidRPr="00922694">
              <w:rPr>
                <w:rFonts w:cs="Arial"/>
                <w:szCs w:val="18"/>
              </w:rPr>
              <w:t xml:space="preserve"> </w:t>
            </w:r>
            <w:r w:rsidR="00055DF2" w:rsidRPr="00922694">
              <w:rPr>
                <w:rFonts w:cs="Arial"/>
                <w:szCs w:val="18"/>
              </w:rPr>
              <w:t>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B9C4F4" w:rsidR="00C03E01" w:rsidRPr="003C7BF9" w:rsidRDefault="008416E1" w:rsidP="006C2E80">
      <w:pPr>
        <w:pStyle w:val="Guidance"/>
        <w:rPr>
          <w:i w:val="0"/>
          <w:iCs/>
          <w:lang w:val="pt-PT"/>
        </w:rPr>
      </w:pPr>
      <w:r w:rsidRPr="008416E1">
        <w:rPr>
          <w:i w:val="0"/>
          <w:iCs/>
          <w:lang w:val="pt-PT"/>
        </w:rPr>
        <w:t>Cetinkaya Egemen Kemal,Verizon (egemen.cetinkaya@verizon.com)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FC648CE" w:rsidR="00B0044E" w:rsidRPr="00E96626" w:rsidRDefault="00B0044E" w:rsidP="00E96626">
      <w:pPr>
        <w:pStyle w:val="Guidance"/>
        <w:rPr>
          <w:i w:val="0"/>
          <w:iCs/>
        </w:rPr>
      </w:pPr>
    </w:p>
    <w:p w14:paraId="24EBB8D3" w14:textId="1B03E4B2" w:rsidR="00945EEE" w:rsidRDefault="008416E1" w:rsidP="00945EE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699D7541" w:rsidR="001434A1" w:rsidRDefault="00854873" w:rsidP="00143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Networks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3BC199E4" w:rsidR="001434A1" w:rsidRDefault="00274B2A" w:rsidP="001434A1">
            <w:pPr>
              <w:pStyle w:val="TAL"/>
            </w:pPr>
            <w:r>
              <w:t>MATRIXX Software</w:t>
            </w: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57FD1" w14:textId="77777777" w:rsidR="00CE0728" w:rsidRDefault="00CE0728">
      <w:r>
        <w:separator/>
      </w:r>
    </w:p>
  </w:endnote>
  <w:endnote w:type="continuationSeparator" w:id="0">
    <w:p w14:paraId="59A44171" w14:textId="77777777" w:rsidR="00CE0728" w:rsidRDefault="00CE0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1DD3D" w14:textId="77777777" w:rsidR="00CE0728" w:rsidRDefault="00CE0728">
      <w:r>
        <w:separator/>
      </w:r>
    </w:p>
  </w:footnote>
  <w:footnote w:type="continuationSeparator" w:id="0">
    <w:p w14:paraId="2DAEDBE6" w14:textId="77777777" w:rsidR="00CE0728" w:rsidRDefault="00CE0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0385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8197950">
    <w:abstractNumId w:val="19"/>
  </w:num>
  <w:num w:numId="3" w16cid:durableId="1904677514">
    <w:abstractNumId w:val="18"/>
  </w:num>
  <w:num w:numId="4" w16cid:durableId="412430555">
    <w:abstractNumId w:val="15"/>
  </w:num>
  <w:num w:numId="5" w16cid:durableId="820538947">
    <w:abstractNumId w:val="24"/>
  </w:num>
  <w:num w:numId="6" w16cid:durableId="728847560">
    <w:abstractNumId w:val="21"/>
  </w:num>
  <w:num w:numId="7" w16cid:durableId="167600421">
    <w:abstractNumId w:val="12"/>
  </w:num>
  <w:num w:numId="8" w16cid:durableId="577322190">
    <w:abstractNumId w:val="2"/>
  </w:num>
  <w:num w:numId="9" w16cid:durableId="2021467044">
    <w:abstractNumId w:val="1"/>
  </w:num>
  <w:num w:numId="10" w16cid:durableId="110437341">
    <w:abstractNumId w:val="0"/>
  </w:num>
  <w:num w:numId="11" w16cid:durableId="654918706">
    <w:abstractNumId w:val="9"/>
  </w:num>
  <w:num w:numId="12" w16cid:durableId="1778018808">
    <w:abstractNumId w:val="7"/>
  </w:num>
  <w:num w:numId="13" w16cid:durableId="355885946">
    <w:abstractNumId w:val="6"/>
  </w:num>
  <w:num w:numId="14" w16cid:durableId="929200585">
    <w:abstractNumId w:val="5"/>
  </w:num>
  <w:num w:numId="15" w16cid:durableId="239294140">
    <w:abstractNumId w:val="4"/>
  </w:num>
  <w:num w:numId="16" w16cid:durableId="1940723530">
    <w:abstractNumId w:val="8"/>
  </w:num>
  <w:num w:numId="17" w16cid:durableId="1781028572">
    <w:abstractNumId w:val="3"/>
  </w:num>
  <w:num w:numId="18" w16cid:durableId="144247931">
    <w:abstractNumId w:val="13"/>
  </w:num>
  <w:num w:numId="19" w16cid:durableId="239944878">
    <w:abstractNumId w:val="20"/>
  </w:num>
  <w:num w:numId="20" w16cid:durableId="1879122920">
    <w:abstractNumId w:val="23"/>
  </w:num>
  <w:num w:numId="21" w16cid:durableId="1751728507">
    <w:abstractNumId w:val="16"/>
  </w:num>
  <w:num w:numId="22" w16cid:durableId="1207715719">
    <w:abstractNumId w:val="11"/>
  </w:num>
  <w:num w:numId="23" w16cid:durableId="529538538">
    <w:abstractNumId w:val="17"/>
  </w:num>
  <w:num w:numId="24" w16cid:durableId="1353531154">
    <w:abstractNumId w:val="22"/>
  </w:num>
  <w:num w:numId="25" w16cid:durableId="10446752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17C"/>
    <w:rsid w:val="000132D1"/>
    <w:rsid w:val="00016E0A"/>
    <w:rsid w:val="00017FC3"/>
    <w:rsid w:val="000205C5"/>
    <w:rsid w:val="000230A7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455"/>
    <w:rsid w:val="00072A56"/>
    <w:rsid w:val="00073A48"/>
    <w:rsid w:val="00082CCB"/>
    <w:rsid w:val="00083308"/>
    <w:rsid w:val="00086EEB"/>
    <w:rsid w:val="00091C85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4B2A"/>
    <w:rsid w:val="00276403"/>
    <w:rsid w:val="00283472"/>
    <w:rsid w:val="002860FC"/>
    <w:rsid w:val="002944FD"/>
    <w:rsid w:val="00297A1A"/>
    <w:rsid w:val="002C1C50"/>
    <w:rsid w:val="002C2D7C"/>
    <w:rsid w:val="002E300A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15E9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4D6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5E4BDC"/>
    <w:rsid w:val="00604C38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96F10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D42A1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416E1"/>
    <w:rsid w:val="00850150"/>
    <w:rsid w:val="00850175"/>
    <w:rsid w:val="00854873"/>
    <w:rsid w:val="0085530D"/>
    <w:rsid w:val="00863E89"/>
    <w:rsid w:val="00872B3B"/>
    <w:rsid w:val="00880718"/>
    <w:rsid w:val="0088222A"/>
    <w:rsid w:val="008835FC"/>
    <w:rsid w:val="00885711"/>
    <w:rsid w:val="008901F6"/>
    <w:rsid w:val="00893235"/>
    <w:rsid w:val="00896C03"/>
    <w:rsid w:val="008A495D"/>
    <w:rsid w:val="008A76FD"/>
    <w:rsid w:val="008B114B"/>
    <w:rsid w:val="008B2D09"/>
    <w:rsid w:val="008B519F"/>
    <w:rsid w:val="008B52CB"/>
    <w:rsid w:val="008C0E78"/>
    <w:rsid w:val="008C537F"/>
    <w:rsid w:val="008D658B"/>
    <w:rsid w:val="00922694"/>
    <w:rsid w:val="00922952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0F73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208D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93BB6"/>
    <w:rsid w:val="00CA0968"/>
    <w:rsid w:val="00CA168E"/>
    <w:rsid w:val="00CB0647"/>
    <w:rsid w:val="00CB4236"/>
    <w:rsid w:val="00CC72A4"/>
    <w:rsid w:val="00CC74B6"/>
    <w:rsid w:val="00CD3153"/>
    <w:rsid w:val="00CD5DA0"/>
    <w:rsid w:val="00CE0728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DF1A3F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0A81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EE6A64"/>
    <w:rsid w:val="00EF3112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1E8F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1D49E-8434-426F-A38D-C8BDB984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3</cp:revision>
  <cp:lastPrinted>2000-02-29T11:31:00Z</cp:lastPrinted>
  <dcterms:created xsi:type="dcterms:W3CDTF">2025-02-28T10:19:00Z</dcterms:created>
  <dcterms:modified xsi:type="dcterms:W3CDTF">2025-02-28T10:19:00Z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